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37E7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37E7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137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137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137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137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137E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137E7D" w:rsidRPr="00137E7D">
          <w:rPr>
            <w:b w:val="0"/>
          </w:rPr>
          <w:t xml:space="preserve"> 11091/014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137E7D" w:rsidP="00232C8F">
            <w:r>
              <w:t>Врач-бактериолог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137E7D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137E7D" w:rsidRPr="00137E7D">
          <w:rPr>
            <w:rStyle w:val="aa"/>
          </w:rPr>
          <w:t xml:space="preserve"> Бактериологическая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137E7D" w:rsidRPr="00137E7D">
          <w:rPr>
            <w:rStyle w:val="aa"/>
          </w:rPr>
          <w:t>2;</w:t>
        </w:r>
        <w:r w:rsidR="00137E7D" w:rsidRPr="00137E7D">
          <w:rPr>
            <w:u w:val="single"/>
          </w:rPr>
          <w:t xml:space="preserve">  11091/014, 11091/014-1А (11091/014)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137E7D" w:rsidRPr="00137E7D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137E7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137E7D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137E7D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137E7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137E7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137E7D" w:rsidP="00C31869">
            <w:pPr>
              <w:jc w:val="center"/>
            </w:pPr>
            <w:r>
              <w:t>014-300-282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137E7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137E7D" w:rsidRDefault="00137E7D" w:rsidP="00C31869">
            <w:pPr>
              <w:jc w:val="center"/>
            </w:pPr>
            <w:r>
              <w:t>002-940-346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7E7D" w:rsidRPr="003947ED" w:rsidRDefault="00137E7D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137E7D" w:rsidRPr="00137E7D">
          <w:rPr>
            <w:rStyle w:val="aa"/>
          </w:rPr>
          <w:t xml:space="preserve"> ПЭВМ, Микроскоп, автоклав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137E7D" w:rsidRPr="00137E7D">
          <w:rPr>
            <w:rStyle w:val="aa"/>
          </w:rPr>
          <w:t xml:space="preserve"> Питательные среды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37E7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37E7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7E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137E7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137E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7E7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7E7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7E7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7E7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7E7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7E7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7E7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</w:t>
            </w:r>
            <w:r w:rsidR="002E175A">
              <w:rPr>
                <w:sz w:val="18"/>
                <w:szCs w:val="18"/>
              </w:rPr>
              <w:t>, п. 4.1.</w:t>
            </w:r>
            <w:r>
              <w:rPr>
                <w:sz w:val="18"/>
                <w:szCs w:val="18"/>
              </w:rPr>
              <w:t>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3762C" w:rsidRPr="0043762C">
          <w:rPr>
            <w:i/>
            <w:u w:val="single"/>
          </w:rPr>
          <w:t>1. Рекомендации по улучшению и оздоровлению условий труда:</w:t>
        </w:r>
        <w:r w:rsidR="0043762C" w:rsidRPr="0043762C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3762C" w:rsidRPr="0043762C">
          <w:rPr>
            <w:i/>
            <w:u w:val="single"/>
          </w:rPr>
          <w:tab/>
          <w:t>   </w:t>
        </w:r>
        <w:r w:rsidR="0043762C" w:rsidRPr="0043762C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43762C" w:rsidRPr="0043762C">
          <w:rPr>
            <w:i/>
            <w:u w:val="single"/>
          </w:rPr>
          <w:tab/>
          <w:t>   </w:t>
        </w:r>
        <w:r w:rsidR="0043762C" w:rsidRPr="0043762C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43762C" w:rsidRPr="0043762C">
          <w:rPr>
            <w:i/>
            <w:u w:val="single"/>
          </w:rPr>
          <w:tab/>
          <w:t>   </w:t>
        </w:r>
        <w:r w:rsidR="0043762C" w:rsidRPr="0043762C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3762C" w:rsidRPr="0043762C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3762C" w:rsidRPr="0043762C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7E7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7E7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137E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7E7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7E7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137E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43762C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137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7E7D" w:rsidP="004E51DC">
            <w:pPr>
              <w:pStyle w:val="a8"/>
            </w:pPr>
            <w:r>
              <w:t>Кондратьева Ирина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137E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137E7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EF07A3">
            <w:pPr>
              <w:pStyle w:val="a8"/>
            </w:pPr>
            <w:r>
              <w:t>Нефедова Ольга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7E7D" w:rsidRPr="00137E7D" w:rsidRDefault="00137E7D" w:rsidP="00EF07A3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7E7D" w:rsidRPr="00137E7D" w:rsidRDefault="00137E7D" w:rsidP="00EF07A3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7E7D" w:rsidRPr="00137E7D" w:rsidRDefault="00137E7D" w:rsidP="00EF07A3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7E7D" w:rsidRPr="00137E7D" w:rsidRDefault="00137E7D" w:rsidP="00EF07A3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7E7D" w:rsidRPr="00137E7D" w:rsidRDefault="00137E7D" w:rsidP="00EF07A3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E7D" w:rsidRPr="00137E7D" w:rsidRDefault="00137E7D" w:rsidP="004E51DC">
            <w:pPr>
              <w:pStyle w:val="a8"/>
            </w:pPr>
          </w:p>
        </w:tc>
      </w:tr>
      <w:tr w:rsidR="00137E7D" w:rsidRPr="00137E7D" w:rsidTr="00137E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7E7D" w:rsidRPr="00137E7D" w:rsidRDefault="00137E7D" w:rsidP="00EF07A3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7E7D" w:rsidRPr="00137E7D" w:rsidRDefault="00137E7D" w:rsidP="004E51DC">
            <w:pPr>
              <w:pStyle w:val="a8"/>
              <w:rPr>
                <w:vertAlign w:val="superscript"/>
              </w:rPr>
            </w:pPr>
            <w:r w:rsidRPr="00137E7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37E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02736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02736B" w:rsidRPr="00C31869">
            <w:rPr>
              <w:rStyle w:val="ad"/>
              <w:sz w:val="20"/>
              <w:szCs w:val="20"/>
            </w:rPr>
            <w:fldChar w:fldCharType="separate"/>
          </w:r>
          <w:r w:rsidR="00137E7D">
            <w:rPr>
              <w:rStyle w:val="ad"/>
              <w:noProof/>
              <w:sz w:val="20"/>
              <w:szCs w:val="20"/>
            </w:rPr>
            <w:t>1</w:t>
          </w:r>
          <w:r w:rsidR="0002736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37E7D" w:rsidRPr="00137E7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14, 11091/014-1А (11091/014)"/>
    <w:docVar w:name="att_date" w:val="    "/>
    <w:docVar w:name="att_num" w:val="    "/>
    <w:docVar w:name="att_org" w:val="    "/>
    <w:docVar w:name="att_zakl" w:val="- заключение;"/>
    <w:docVar w:name="ceh_info" w:val=" Бактериологическая лаборатория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4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E37E1D787344AA48DDDC832EB3A12C0"/>
    <w:docVar w:name="rm_id" w:val="136"/>
    <w:docVar w:name="rm_name" w:val="                                          "/>
    <w:docVar w:name="rm_number" w:val=" 11091/01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итательные среды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2736B"/>
    <w:rsid w:val="00046815"/>
    <w:rsid w:val="00047B54"/>
    <w:rsid w:val="0005566C"/>
    <w:rsid w:val="00067E97"/>
    <w:rsid w:val="000860ED"/>
    <w:rsid w:val="000905BE"/>
    <w:rsid w:val="000D1F5B"/>
    <w:rsid w:val="00110025"/>
    <w:rsid w:val="00137E7D"/>
    <w:rsid w:val="001429B1"/>
    <w:rsid w:val="00145419"/>
    <w:rsid w:val="001456F8"/>
    <w:rsid w:val="00153585"/>
    <w:rsid w:val="001538CA"/>
    <w:rsid w:val="0015635F"/>
    <w:rsid w:val="001607C8"/>
    <w:rsid w:val="00166C36"/>
    <w:rsid w:val="0019600D"/>
    <w:rsid w:val="001B2398"/>
    <w:rsid w:val="001F4D8D"/>
    <w:rsid w:val="00232C8F"/>
    <w:rsid w:val="00234932"/>
    <w:rsid w:val="00243142"/>
    <w:rsid w:val="00244615"/>
    <w:rsid w:val="002A0605"/>
    <w:rsid w:val="002E175A"/>
    <w:rsid w:val="002E55C6"/>
    <w:rsid w:val="00305B2F"/>
    <w:rsid w:val="00366320"/>
    <w:rsid w:val="00367816"/>
    <w:rsid w:val="003876C3"/>
    <w:rsid w:val="003947ED"/>
    <w:rsid w:val="003A1AB6"/>
    <w:rsid w:val="003C24DB"/>
    <w:rsid w:val="003C5C39"/>
    <w:rsid w:val="0040104A"/>
    <w:rsid w:val="00402CAC"/>
    <w:rsid w:val="0043762C"/>
    <w:rsid w:val="00444410"/>
    <w:rsid w:val="00481C22"/>
    <w:rsid w:val="004A47AD"/>
    <w:rsid w:val="004C4DB2"/>
    <w:rsid w:val="004E2877"/>
    <w:rsid w:val="004E51DC"/>
    <w:rsid w:val="004E5FB2"/>
    <w:rsid w:val="00510595"/>
    <w:rsid w:val="00563E94"/>
    <w:rsid w:val="00576095"/>
    <w:rsid w:val="00577F24"/>
    <w:rsid w:val="005A3A36"/>
    <w:rsid w:val="005B466C"/>
    <w:rsid w:val="005B7FE8"/>
    <w:rsid w:val="005C0A9A"/>
    <w:rsid w:val="005F6B08"/>
    <w:rsid w:val="00612902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107"/>
    <w:rsid w:val="00A12349"/>
    <w:rsid w:val="00A7346C"/>
    <w:rsid w:val="00A87B75"/>
    <w:rsid w:val="00A91908"/>
    <w:rsid w:val="00AA085D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C02721"/>
    <w:rsid w:val="00C03F4A"/>
    <w:rsid w:val="00C31869"/>
    <w:rsid w:val="00C46DF9"/>
    <w:rsid w:val="00CB41F8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2016-11-24T10:14:00Z</dcterms:created>
  <dcterms:modified xsi:type="dcterms:W3CDTF">2016-11-25T06:21:00Z</dcterms:modified>
</cp:coreProperties>
</file>